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68309C" w14:textId="77777777" w:rsidR="006137C0" w:rsidRDefault="006137C0" w:rsidP="006137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Marion MARTON</w:t>
      </w:r>
      <w:r>
        <w:rPr>
          <w:rFonts w:cs="Times New Roman"/>
          <w:szCs w:val="24"/>
        </w:rPr>
        <w:t xml:space="preserve">       </w:t>
      </w:r>
    </w:p>
    <w:p w14:paraId="641D8738" w14:textId="77777777" w:rsidR="006137C0" w:rsidRDefault="006137C0" w:rsidP="006137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The widow of a cordwainer.</w:t>
      </w:r>
    </w:p>
    <w:p w14:paraId="5BD9522C" w14:textId="77777777" w:rsidR="006137C0" w:rsidRDefault="006137C0" w:rsidP="006137C0">
      <w:pPr>
        <w:pStyle w:val="NoSpacing"/>
        <w:rPr>
          <w:rFonts w:cs="Times New Roman"/>
          <w:szCs w:val="24"/>
        </w:rPr>
      </w:pPr>
    </w:p>
    <w:p w14:paraId="3B32523A" w14:textId="77777777" w:rsidR="006137C0" w:rsidRDefault="006137C0" w:rsidP="006137C0">
      <w:pPr>
        <w:pStyle w:val="NoSpacing"/>
        <w:rPr>
          <w:rFonts w:cs="Times New Roman"/>
          <w:szCs w:val="24"/>
        </w:rPr>
      </w:pPr>
    </w:p>
    <w:p w14:paraId="148958A9" w14:textId="77777777" w:rsidR="006137C0" w:rsidRDefault="006137C0" w:rsidP="006137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She gave 40s for a glass window in </w:t>
      </w:r>
      <w:proofErr w:type="spellStart"/>
      <w:proofErr w:type="gramStart"/>
      <w:r>
        <w:rPr>
          <w:rFonts w:cs="Times New Roman"/>
          <w:szCs w:val="24"/>
        </w:rPr>
        <w:t>St.Olave’s</w:t>
      </w:r>
      <w:proofErr w:type="spellEnd"/>
      <w:proofErr w:type="gramEnd"/>
      <w:r>
        <w:rPr>
          <w:rFonts w:cs="Times New Roman"/>
          <w:szCs w:val="24"/>
        </w:rPr>
        <w:t xml:space="preserve"> church.</w:t>
      </w:r>
    </w:p>
    <w:p w14:paraId="741AF9D9" w14:textId="77777777" w:rsidR="006137C0" w:rsidRDefault="006137C0" w:rsidP="006137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(“Craftsmen and Industry </w:t>
      </w:r>
      <w:proofErr w:type="gramStart"/>
      <w:r>
        <w:rPr>
          <w:rFonts w:cs="Times New Roman"/>
          <w:szCs w:val="24"/>
        </w:rPr>
        <w:t>In</w:t>
      </w:r>
      <w:proofErr w:type="gramEnd"/>
      <w:r>
        <w:rPr>
          <w:rFonts w:cs="Times New Roman"/>
          <w:szCs w:val="24"/>
        </w:rPr>
        <w:t xml:space="preserve"> Late Medieval York” by Heather Crichton </w:t>
      </w:r>
    </w:p>
    <w:p w14:paraId="49EFEB59" w14:textId="77777777" w:rsidR="006137C0" w:rsidRDefault="006137C0" w:rsidP="006137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Swanson, a dissertation submitted for the degree of D.Phil., University of York, Department of History. December 1980 p.250)</w:t>
      </w:r>
    </w:p>
    <w:p w14:paraId="1424965E" w14:textId="77777777" w:rsidR="006137C0" w:rsidRDefault="006137C0" w:rsidP="006137C0">
      <w:pPr>
        <w:pStyle w:val="NoSpacing"/>
        <w:rPr>
          <w:rFonts w:cs="Times New Roman"/>
          <w:szCs w:val="24"/>
        </w:rPr>
      </w:pPr>
    </w:p>
    <w:p w14:paraId="5AA9503D" w14:textId="77777777" w:rsidR="006137C0" w:rsidRDefault="006137C0" w:rsidP="006137C0">
      <w:pPr>
        <w:pStyle w:val="NoSpacing"/>
        <w:rPr>
          <w:rFonts w:cs="Times New Roman"/>
          <w:szCs w:val="24"/>
        </w:rPr>
      </w:pPr>
    </w:p>
    <w:p w14:paraId="2C7827ED" w14:textId="77777777" w:rsidR="006137C0" w:rsidRDefault="006137C0" w:rsidP="006137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May 2024</w:t>
      </w:r>
    </w:p>
    <w:p w14:paraId="5F1456A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6D4235" w14:textId="77777777" w:rsidR="006137C0" w:rsidRDefault="006137C0" w:rsidP="009139A6">
      <w:r>
        <w:separator/>
      </w:r>
    </w:p>
  </w:endnote>
  <w:endnote w:type="continuationSeparator" w:id="0">
    <w:p w14:paraId="5F2E8546" w14:textId="77777777" w:rsidR="006137C0" w:rsidRDefault="006137C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96852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3B139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7773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0D0C55" w14:textId="77777777" w:rsidR="006137C0" w:rsidRDefault="006137C0" w:rsidP="009139A6">
      <w:r>
        <w:separator/>
      </w:r>
    </w:p>
  </w:footnote>
  <w:footnote w:type="continuationSeparator" w:id="0">
    <w:p w14:paraId="0DC035BF" w14:textId="77777777" w:rsidR="006137C0" w:rsidRDefault="006137C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C5479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F80D6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67758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7C0"/>
    <w:rsid w:val="000666E0"/>
    <w:rsid w:val="002510B7"/>
    <w:rsid w:val="00270799"/>
    <w:rsid w:val="003A7117"/>
    <w:rsid w:val="005C130B"/>
    <w:rsid w:val="006137C0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31C3E"/>
  <w15:chartTrackingRefBased/>
  <w15:docId w15:val="{54B32EE1-2679-4384-B4DD-81B0E9BC0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2024-05-14T18:54:00Z</dcterms:created>
  <dcterms:modified xsi:type="dcterms:W3CDTF">2024-05-14T18:54:00Z</dcterms:modified>
</cp:coreProperties>
</file>